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116" w:rsidRDefault="006B3983" w:rsidP="00313116">
      <w:pPr>
        <w:pStyle w:val="2"/>
      </w:pPr>
      <w:bookmarkStart w:id="0" w:name="_Toc375071055"/>
      <w:bookmarkStart w:id="1" w:name="_Toc389576872"/>
      <w:bookmarkStart w:id="2" w:name="_Toc392747588"/>
      <w:bookmarkEnd w:id="0"/>
      <w:r w:rsidRPr="00252DE4">
        <w:t>HH3C-FLASH-MAN-MIB</w:t>
      </w:r>
      <w:bookmarkEnd w:id="1"/>
      <w:bookmarkEnd w:id="2"/>
    </w:p>
    <w:p w:rsidR="006B3983" w:rsidRPr="00252DE4" w:rsidRDefault="006B3983" w:rsidP="006B3983">
      <w:r w:rsidRPr="00252DE4">
        <w:t>本节介绍</w:t>
      </w:r>
      <w:r w:rsidRPr="00252DE4">
        <w:t>HH3C-FLASH-MAN-MIB</w:t>
      </w:r>
      <w:r w:rsidRPr="00252DE4">
        <w:t>模块输出的告警信息。</w:t>
      </w:r>
    </w:p>
    <w:p w:rsidR="006B3983" w:rsidRPr="00252DE4" w:rsidRDefault="006B3983" w:rsidP="006B3983">
      <w:pPr>
        <w:pStyle w:val="3"/>
      </w:pPr>
      <w:bookmarkStart w:id="3" w:name="_Toc389576873"/>
      <w:bookmarkStart w:id="4" w:name="_Toc392747589"/>
      <w:r w:rsidRPr="00252DE4">
        <w:t>hh3cFlhOperNotification</w:t>
      </w:r>
      <w:bookmarkEnd w:id="3"/>
      <w:bookmarkEnd w:id="4"/>
    </w:p>
    <w:p w:rsidR="006B3983" w:rsidRPr="00252DE4" w:rsidRDefault="006B3983" w:rsidP="006B3983">
      <w:pPr>
        <w:pStyle w:val="Command"/>
      </w:pPr>
      <w:r w:rsidRPr="00252DE4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B3983" w:rsidRPr="00252DE4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B3983" w:rsidRPr="00252DE4" w:rsidRDefault="006B3983" w:rsidP="00705440">
            <w:pPr>
              <w:pStyle w:val="TableHeadingleft"/>
            </w:pPr>
            <w:r w:rsidRPr="00252DE4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B3983" w:rsidRPr="00252DE4" w:rsidRDefault="006B3983" w:rsidP="00705440">
            <w:pPr>
              <w:pStyle w:val="TableText"/>
            </w:pPr>
            <w:r w:rsidRPr="00252DE4">
              <w:t>1.3.6.1.4.1.25506.2.5.1.3.1</w:t>
            </w:r>
          </w:p>
        </w:tc>
      </w:tr>
      <w:tr w:rsidR="006B3983" w:rsidRPr="00252DE4" w:rsidTr="00705440">
        <w:trPr>
          <w:cantSplit/>
        </w:trPr>
        <w:tc>
          <w:tcPr>
            <w:tcW w:w="1810" w:type="dxa"/>
          </w:tcPr>
          <w:p w:rsidR="006B3983" w:rsidRPr="00252DE4" w:rsidRDefault="006B3983" w:rsidP="00DC7BFF">
            <w:pPr>
              <w:pStyle w:val="TableHeadingleft"/>
            </w:pPr>
            <w:r w:rsidRPr="00252DE4">
              <w:t>MIB</w:t>
            </w:r>
            <w:r w:rsidR="00DC7BFF" w:rsidRPr="00252DE4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6B3983" w:rsidRPr="00252DE4" w:rsidRDefault="006B3983" w:rsidP="00705440">
            <w:pPr>
              <w:pStyle w:val="TableText"/>
            </w:pPr>
            <w:r w:rsidRPr="00252DE4">
              <w:t>hh3c-flash-man.mib</w:t>
            </w:r>
          </w:p>
        </w:tc>
      </w:tr>
      <w:tr w:rsidR="00DC7BFF" w:rsidRPr="00252DE4" w:rsidTr="00705440">
        <w:trPr>
          <w:cantSplit/>
        </w:trPr>
        <w:tc>
          <w:tcPr>
            <w:tcW w:w="1810" w:type="dxa"/>
          </w:tcPr>
          <w:p w:rsidR="00DC7BFF" w:rsidRPr="00252DE4" w:rsidRDefault="00DC7BFF" w:rsidP="00705440">
            <w:pPr>
              <w:pStyle w:val="TableHeadingleft"/>
            </w:pPr>
            <w:r w:rsidRPr="00252DE4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DC7BFF" w:rsidRPr="00252DE4" w:rsidRDefault="00DC7BFF" w:rsidP="00705440">
            <w:pPr>
              <w:pStyle w:val="TableText"/>
            </w:pPr>
            <w:r w:rsidRPr="00252DE4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DC7BFF" w:rsidRPr="00252DE4" w:rsidTr="00705440">
        <w:trPr>
          <w:cantSplit/>
        </w:trPr>
        <w:tc>
          <w:tcPr>
            <w:tcW w:w="1810" w:type="dxa"/>
          </w:tcPr>
          <w:p w:rsidR="00DC7BFF" w:rsidRPr="00252DE4" w:rsidRDefault="00DC7BFF" w:rsidP="00705440">
            <w:pPr>
              <w:pStyle w:val="TableHeadingleft"/>
            </w:pPr>
            <w:r w:rsidRPr="00252DE4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DC7BFF" w:rsidRPr="00252DE4" w:rsidRDefault="00DC7BFF" w:rsidP="00705440">
            <w:pPr>
              <w:pStyle w:val="TableText"/>
            </w:pPr>
            <w:r w:rsidRPr="00252DE4">
              <w:t>-</w:t>
            </w:r>
          </w:p>
        </w:tc>
      </w:tr>
      <w:tr w:rsidR="00DC7BFF" w:rsidRPr="00252DE4" w:rsidTr="00705440">
        <w:trPr>
          <w:cantSplit/>
        </w:trPr>
        <w:tc>
          <w:tcPr>
            <w:tcW w:w="1810" w:type="dxa"/>
          </w:tcPr>
          <w:p w:rsidR="00DC7BFF" w:rsidRPr="00252DE4" w:rsidRDefault="00DC7BFF" w:rsidP="00705440">
            <w:pPr>
              <w:pStyle w:val="TableHeadingleft"/>
            </w:pPr>
            <w:r w:rsidRPr="00252DE4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DC7BFF" w:rsidRPr="00252DE4" w:rsidRDefault="00DC7BFF" w:rsidP="00705440">
            <w:pPr>
              <w:pStyle w:val="TableText"/>
            </w:pPr>
            <w:r w:rsidRPr="00252DE4">
              <w:rPr>
                <w:rFonts w:hint="eastAsia"/>
              </w:rPr>
              <w:t>开启</w:t>
            </w:r>
          </w:p>
        </w:tc>
      </w:tr>
    </w:tbl>
    <w:p w:rsidR="006B3983" w:rsidRPr="00252DE4" w:rsidRDefault="006B3983" w:rsidP="006B3983"/>
    <w:p w:rsidR="006B3983" w:rsidRPr="00252DE4" w:rsidRDefault="006B3983" w:rsidP="006B3983">
      <w:pPr>
        <w:pStyle w:val="Command"/>
      </w:pPr>
      <w:r w:rsidRPr="00252DE4">
        <w:t>【描述】</w:t>
      </w:r>
    </w:p>
    <w:p w:rsidR="006B3983" w:rsidRPr="00252DE4" w:rsidRDefault="006B3983" w:rsidP="006B3983">
      <w:r w:rsidRPr="00252DE4">
        <w:rPr>
          <w:rFonts w:hint="eastAsia"/>
        </w:rPr>
        <w:t>网管系统执行文件相关操作完成后，</w:t>
      </w:r>
      <w:r w:rsidR="006A6CA7" w:rsidRPr="00252DE4">
        <w:rPr>
          <w:rFonts w:hint="eastAsia"/>
        </w:rPr>
        <w:t>如果</w:t>
      </w:r>
      <w:r w:rsidR="006A6CA7" w:rsidRPr="00252DE4">
        <w:t>hh3cFlhOperEndNotification</w:t>
      </w:r>
      <w:r w:rsidR="006A6CA7" w:rsidRPr="00252DE4">
        <w:rPr>
          <w:rFonts w:hint="eastAsia"/>
        </w:rPr>
        <w:t>为</w:t>
      </w:r>
      <w:r w:rsidR="006A6CA7" w:rsidRPr="00252DE4">
        <w:rPr>
          <w:rFonts w:hint="eastAsia"/>
        </w:rPr>
        <w:t>True</w:t>
      </w:r>
      <w:r w:rsidR="006A6CA7" w:rsidRPr="00252DE4">
        <w:rPr>
          <w:rFonts w:hint="eastAsia"/>
        </w:rPr>
        <w:t>，</w:t>
      </w:r>
      <w:r w:rsidRPr="00252DE4">
        <w:rPr>
          <w:rFonts w:hint="eastAsia"/>
        </w:rPr>
        <w:t>会发出此告警。</w:t>
      </w:r>
    </w:p>
    <w:p w:rsidR="006B3983" w:rsidRPr="00252DE4" w:rsidRDefault="006B3983" w:rsidP="006B3983">
      <w:r w:rsidRPr="00252DE4">
        <w:rPr>
          <w:rFonts w:hint="eastAsia"/>
        </w:rPr>
        <w:t>此告警携带的参数与执行的操作相关，建议通过网管系统的在线帮助系统了解具体的参数说明。</w:t>
      </w:r>
    </w:p>
    <w:p w:rsidR="006B3983" w:rsidRPr="00252DE4" w:rsidRDefault="006B3983" w:rsidP="006B3983">
      <w:pPr>
        <w:pStyle w:val="Command"/>
      </w:pPr>
      <w:r w:rsidRPr="00252DE4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B3983" w:rsidRPr="00252DE4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B3983" w:rsidRPr="00252DE4" w:rsidRDefault="00F44350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B3983" w:rsidRPr="00252DE4" w:rsidRDefault="006B3983" w:rsidP="005627E3">
            <w:pPr>
              <w:pStyle w:val="TableText"/>
            </w:pPr>
            <w:r w:rsidRPr="00252DE4">
              <w:rPr>
                <w:rFonts w:hint="eastAsia"/>
              </w:rPr>
              <w:t>MIB</w:t>
            </w:r>
            <w:r w:rsidRPr="00252DE4">
              <w:rPr>
                <w:rFonts w:hint="eastAsia"/>
              </w:rPr>
              <w:t>：将</w:t>
            </w:r>
            <w:r w:rsidRPr="00252DE4">
              <w:rPr>
                <w:rFonts w:hint="eastAsia"/>
              </w:rPr>
              <w:t>hh3cFlhOperEndNotification</w:t>
            </w:r>
            <w:r w:rsidRPr="00252DE4">
              <w:rPr>
                <w:rFonts w:hint="eastAsia"/>
              </w:rPr>
              <w:t>设置为</w:t>
            </w:r>
            <w:r w:rsidRPr="00252DE4">
              <w:rPr>
                <w:rFonts w:hint="eastAsia"/>
              </w:rPr>
              <w:t>true(1)</w:t>
            </w:r>
          </w:p>
        </w:tc>
      </w:tr>
      <w:tr w:rsidR="006B3983" w:rsidRPr="00252DE4" w:rsidTr="00705440">
        <w:trPr>
          <w:cantSplit/>
        </w:trPr>
        <w:tc>
          <w:tcPr>
            <w:tcW w:w="1254" w:type="dxa"/>
          </w:tcPr>
          <w:p w:rsidR="006B3983" w:rsidRPr="00252DE4" w:rsidRDefault="00F44350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6B3983" w:rsidRPr="00252DE4" w:rsidRDefault="006B3983" w:rsidP="005627E3">
            <w:pPr>
              <w:pStyle w:val="TableText"/>
            </w:pPr>
            <w:r w:rsidRPr="00252DE4">
              <w:rPr>
                <w:rFonts w:hint="eastAsia"/>
              </w:rPr>
              <w:t>MIB</w:t>
            </w:r>
            <w:r w:rsidRPr="00252DE4">
              <w:rPr>
                <w:rFonts w:hint="eastAsia"/>
              </w:rPr>
              <w:t>：将</w:t>
            </w:r>
            <w:r w:rsidRPr="00252DE4">
              <w:rPr>
                <w:rFonts w:hint="eastAsia"/>
              </w:rPr>
              <w:t>hh3cFlhOperEndNotification</w:t>
            </w:r>
            <w:r w:rsidRPr="00252DE4">
              <w:rPr>
                <w:rFonts w:hint="eastAsia"/>
              </w:rPr>
              <w:t>设置为</w:t>
            </w:r>
            <w:r w:rsidRPr="00252DE4">
              <w:rPr>
                <w:rFonts w:hint="eastAsia"/>
              </w:rPr>
              <w:t>false(2)</w:t>
            </w:r>
          </w:p>
        </w:tc>
      </w:tr>
    </w:tbl>
    <w:p w:rsidR="006B3983" w:rsidRPr="00252DE4" w:rsidRDefault="006B3983" w:rsidP="006B3983"/>
    <w:p w:rsidR="006B3983" w:rsidRPr="00252DE4" w:rsidRDefault="006B3983" w:rsidP="006B3983">
      <w:pPr>
        <w:pStyle w:val="Command"/>
      </w:pPr>
      <w:r w:rsidRPr="00252DE4">
        <w:t>【绑定变量】</w:t>
      </w:r>
    </w:p>
    <w:tbl>
      <w:tblPr>
        <w:tblStyle w:val="Table"/>
        <w:tblW w:w="8968" w:type="dxa"/>
        <w:tblLook w:val="04A0"/>
      </w:tblPr>
      <w:tblGrid>
        <w:gridCol w:w="3333"/>
        <w:gridCol w:w="2451"/>
        <w:gridCol w:w="3184"/>
      </w:tblGrid>
      <w:tr w:rsidR="006B3983" w:rsidRPr="00252DE4" w:rsidTr="00705440">
        <w:trPr>
          <w:cnfStyle w:val="100000000000"/>
          <w:cantSplit/>
          <w:tblHeader/>
        </w:trPr>
        <w:tc>
          <w:tcPr>
            <w:tcW w:w="333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B3983" w:rsidRPr="00252DE4" w:rsidRDefault="006B3983" w:rsidP="00BE52E3">
            <w:r w:rsidRPr="00252DE4">
              <w:rPr>
                <w:lang w:eastAsia="en-US"/>
              </w:rPr>
              <w:t>OID</w:t>
            </w:r>
            <w:r w:rsidRPr="00252DE4">
              <w:rPr>
                <w:lang w:eastAsia="en-US"/>
              </w:rPr>
              <w:t>（变量名）</w:t>
            </w:r>
          </w:p>
        </w:tc>
        <w:tc>
          <w:tcPr>
            <w:tcW w:w="24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B3983" w:rsidRPr="00252DE4" w:rsidRDefault="006B3983" w:rsidP="00705440">
            <w:pPr>
              <w:pStyle w:val="TableHeading"/>
              <w:rPr>
                <w:lang w:eastAsia="en-US"/>
              </w:rPr>
            </w:pPr>
            <w:r w:rsidRPr="00252DE4">
              <w:rPr>
                <w:lang w:eastAsia="en-US"/>
              </w:rPr>
              <w:t>类型</w:t>
            </w:r>
          </w:p>
        </w:tc>
        <w:tc>
          <w:tcPr>
            <w:tcW w:w="31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B3983" w:rsidRPr="00252DE4" w:rsidRDefault="006B3983" w:rsidP="00705440">
            <w:pPr>
              <w:pStyle w:val="TableHeading"/>
              <w:rPr>
                <w:lang w:eastAsia="en-US"/>
              </w:rPr>
            </w:pPr>
            <w:r w:rsidRPr="00252DE4">
              <w:rPr>
                <w:lang w:eastAsia="en-US"/>
              </w:rPr>
              <w:t>取值范围</w:t>
            </w:r>
          </w:p>
        </w:tc>
      </w:tr>
      <w:tr w:rsidR="006B3983" w:rsidRPr="00252DE4" w:rsidTr="00705440">
        <w:trPr>
          <w:cantSplit/>
        </w:trPr>
        <w:tc>
          <w:tcPr>
            <w:tcW w:w="3333" w:type="dxa"/>
          </w:tcPr>
          <w:p w:rsidR="006B3983" w:rsidRPr="00252DE4" w:rsidRDefault="006B3983" w:rsidP="00705440">
            <w:pPr>
              <w:pStyle w:val="TableText"/>
              <w:rPr>
                <w:lang w:eastAsia="en-US"/>
              </w:rPr>
            </w:pPr>
            <w:r w:rsidRPr="00252DE4">
              <w:rPr>
                <w:lang w:eastAsia="en-US"/>
              </w:rPr>
              <w:lastRenderedPageBreak/>
              <w:t>1.3.6.1.4.1.25506.2.5.1.2.1.1.9 (hh3cFlhOperStatus)</w:t>
            </w:r>
          </w:p>
        </w:tc>
        <w:tc>
          <w:tcPr>
            <w:tcW w:w="2451" w:type="dxa"/>
          </w:tcPr>
          <w:p w:rsidR="006B3983" w:rsidRPr="00252DE4" w:rsidRDefault="006B3983" w:rsidP="00705440">
            <w:pPr>
              <w:pStyle w:val="TableText"/>
              <w:rPr>
                <w:lang w:eastAsia="en-US"/>
              </w:rPr>
            </w:pPr>
            <w:r w:rsidRPr="00252DE4">
              <w:rPr>
                <w:lang w:eastAsia="en-US"/>
              </w:rPr>
              <w:t>Hh3cFlashOperationStatus</w:t>
            </w:r>
          </w:p>
        </w:tc>
        <w:tc>
          <w:tcPr>
            <w:tcW w:w="3184" w:type="dxa"/>
          </w:tcPr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opInProgress(1)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opSuccess(2)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opInvalid(3)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opInvalidProtocol(4)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opInvalidSourceName(5)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opInvalidDestName(6)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opInvalidServerAddress(7)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opDeviceBusy(8)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opDeviceOpenError(9)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opDeviceError(10)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opDeviceNotProgrammable(11)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opDeviceFull(12)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opFileOpenError(13)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opFileTransferError(14)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opFileChecksumError(15)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opNoMemory(16)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opAuthFail(17)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opTimeout(18)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opUnknownFailure(19)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opDeleteFileOpenError(20)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opDeleteInvalidDevice(21)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opDeleteInvalidFunction(22)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opDeleteOperationError(23)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opDeleteInvalidFileName(24)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opDeleteDeviceBusy(25)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opDeleteParaError(26)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rPr>
                <w:lang w:eastAsia="en-US"/>
              </w:rPr>
              <w:t>opDeleteInvalidPath(27)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t>opDeleteFileNotExistInSlave(28)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t>opDeleteFileFailedInSlave(29)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t>opSlaveFull(30)</w:t>
            </w:r>
          </w:p>
          <w:p w:rsidR="006B3983" w:rsidRPr="00252DE4" w:rsidRDefault="006B3983" w:rsidP="00705440">
            <w:pPr>
              <w:pStyle w:val="TableText"/>
            </w:pPr>
            <w:r w:rsidRPr="00252DE4">
              <w:t>opCopyToSlaveFailure(31)</w:t>
            </w:r>
          </w:p>
        </w:tc>
      </w:tr>
    </w:tbl>
    <w:p w:rsidR="006B3983" w:rsidRPr="00252DE4" w:rsidRDefault="006B3983" w:rsidP="006B3983"/>
    <w:p w:rsidR="006B3983" w:rsidRPr="00252DE4" w:rsidRDefault="006B3983" w:rsidP="006B3983">
      <w:pPr>
        <w:pStyle w:val="Command"/>
      </w:pPr>
      <w:r w:rsidRPr="00252DE4">
        <w:t>【处理建议】</w:t>
      </w:r>
    </w:p>
    <w:p w:rsidR="006B3983" w:rsidRPr="00252DE4" w:rsidRDefault="006B3983" w:rsidP="006B3983">
      <w:r w:rsidRPr="00252DE4">
        <w:rPr>
          <w:rFonts w:hint="eastAsia"/>
        </w:rPr>
        <w:t>请确认</w:t>
      </w:r>
      <w:r w:rsidR="00C04EA8" w:rsidRPr="00252DE4">
        <w:rPr>
          <w:rFonts w:hint="eastAsia"/>
        </w:rPr>
        <w:t>文件</w:t>
      </w:r>
      <w:r w:rsidRPr="00252DE4">
        <w:rPr>
          <w:rFonts w:hint="eastAsia"/>
        </w:rPr>
        <w:t>操作结果。</w:t>
      </w:r>
    </w:p>
    <w:p w:rsidR="00887319" w:rsidRPr="00252DE4" w:rsidRDefault="00887319" w:rsidP="0044780D"/>
    <w:sectPr w:rsidR="00887319" w:rsidRPr="00252DE4" w:rsidSect="00252DE4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6DD" w:rsidRDefault="009866DD">
      <w:r>
        <w:separator/>
      </w:r>
    </w:p>
  </w:endnote>
  <w:endnote w:type="continuationSeparator" w:id="0">
    <w:p w:rsidR="009866DD" w:rsidRDefault="009866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313116" w:rsidP="00020766">
        <w:pPr>
          <w:pStyle w:val="a5"/>
        </w:pPr>
        <w:r w:rsidRPr="00313116">
          <w:fldChar w:fldCharType="begin"/>
        </w:r>
        <w:r w:rsidR="00F86011">
          <w:instrText>PAGE   \* MERGEFORMAT</w:instrText>
        </w:r>
        <w:r w:rsidRPr="00313116">
          <w:fldChar w:fldCharType="separate"/>
        </w:r>
        <w:r w:rsidR="00595BC5" w:rsidRPr="00595BC5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6DD" w:rsidRDefault="009866DD">
      <w:r>
        <w:separator/>
      </w:r>
    </w:p>
  </w:footnote>
  <w:footnote w:type="continuationSeparator" w:id="0">
    <w:p w:rsidR="009866DD" w:rsidRDefault="009866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5B2A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2AA"/>
    <w:rsid w:val="00231729"/>
    <w:rsid w:val="00232A8A"/>
    <w:rsid w:val="00234AA2"/>
    <w:rsid w:val="00235E06"/>
    <w:rsid w:val="00240A24"/>
    <w:rsid w:val="00242C4C"/>
    <w:rsid w:val="002525C9"/>
    <w:rsid w:val="00252DE4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116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20A0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7E3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5BC5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CA7"/>
    <w:rsid w:val="006A6D59"/>
    <w:rsid w:val="006A7613"/>
    <w:rsid w:val="006B2CC6"/>
    <w:rsid w:val="006B3983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6233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866DD"/>
    <w:rsid w:val="00991D94"/>
    <w:rsid w:val="00992C4A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97B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16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2716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394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2E3"/>
    <w:rsid w:val="00BE5AEF"/>
    <w:rsid w:val="00BF2BC2"/>
    <w:rsid w:val="00BF327E"/>
    <w:rsid w:val="00C0198D"/>
    <w:rsid w:val="00C02FAC"/>
    <w:rsid w:val="00C042C6"/>
    <w:rsid w:val="00C04EA8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C1164"/>
    <w:rsid w:val="00DC7BFF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02B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239E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4350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D6735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52DE4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252DE4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252DE4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252DE4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252DE4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252DE4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252DE4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252DE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252DE4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252DE4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252DE4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252DE4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252DE4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252DE4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252DE4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252DE4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252DE4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252DE4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252DE4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252DE4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252DE4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252DE4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252DE4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252DE4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252DE4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252DE4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252DE4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252DE4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252DE4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252DE4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252DE4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252DE4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252DE4"/>
    <w:pPr>
      <w:ind w:left="1260"/>
    </w:pPr>
  </w:style>
  <w:style w:type="paragraph" w:styleId="50">
    <w:name w:val="toc 5"/>
    <w:basedOn w:val="a0"/>
    <w:next w:val="a0"/>
    <w:autoRedefine/>
    <w:rsid w:val="00252DE4"/>
    <w:pPr>
      <w:ind w:left="1680"/>
    </w:pPr>
  </w:style>
  <w:style w:type="paragraph" w:styleId="60">
    <w:name w:val="toc 6"/>
    <w:basedOn w:val="a0"/>
    <w:next w:val="a0"/>
    <w:autoRedefine/>
    <w:rsid w:val="00252DE4"/>
    <w:pPr>
      <w:ind w:left="2100"/>
    </w:pPr>
  </w:style>
  <w:style w:type="paragraph" w:styleId="70">
    <w:name w:val="toc 7"/>
    <w:basedOn w:val="a0"/>
    <w:next w:val="a0"/>
    <w:autoRedefine/>
    <w:rsid w:val="00252DE4"/>
    <w:pPr>
      <w:ind w:left="2520"/>
    </w:pPr>
  </w:style>
  <w:style w:type="paragraph" w:styleId="80">
    <w:name w:val="toc 8"/>
    <w:basedOn w:val="a0"/>
    <w:next w:val="a0"/>
    <w:autoRedefine/>
    <w:rsid w:val="00252DE4"/>
    <w:pPr>
      <w:ind w:left="2940"/>
    </w:pPr>
  </w:style>
  <w:style w:type="paragraph" w:styleId="90">
    <w:name w:val="toc 9"/>
    <w:basedOn w:val="a0"/>
    <w:next w:val="a0"/>
    <w:autoRedefine/>
    <w:rsid w:val="00252DE4"/>
    <w:pPr>
      <w:ind w:left="3360"/>
    </w:pPr>
  </w:style>
  <w:style w:type="paragraph" w:styleId="a8">
    <w:name w:val="Document Map"/>
    <w:basedOn w:val="a0"/>
    <w:semiHidden/>
    <w:rsid w:val="00252DE4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252DE4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252DE4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252DE4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252DE4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252DE4"/>
    <w:rPr>
      <w:color w:val="0000FF"/>
      <w:u w:val="single"/>
    </w:rPr>
  </w:style>
  <w:style w:type="character" w:styleId="aa">
    <w:name w:val="annotation reference"/>
    <w:basedOn w:val="a1"/>
    <w:semiHidden/>
    <w:rsid w:val="00252DE4"/>
    <w:rPr>
      <w:sz w:val="21"/>
      <w:szCs w:val="21"/>
    </w:rPr>
  </w:style>
  <w:style w:type="paragraph" w:styleId="ab">
    <w:name w:val="annotation text"/>
    <w:basedOn w:val="a0"/>
    <w:link w:val="Char0"/>
    <w:semiHidden/>
    <w:rsid w:val="00252DE4"/>
    <w:pPr>
      <w:jc w:val="left"/>
    </w:pPr>
  </w:style>
  <w:style w:type="paragraph" w:styleId="ac">
    <w:name w:val="annotation subject"/>
    <w:basedOn w:val="ab"/>
    <w:next w:val="ab"/>
    <w:semiHidden/>
    <w:rsid w:val="00252DE4"/>
    <w:rPr>
      <w:b/>
      <w:bCs/>
    </w:rPr>
  </w:style>
  <w:style w:type="paragraph" w:styleId="ad">
    <w:name w:val="Balloon Text"/>
    <w:basedOn w:val="a0"/>
    <w:semiHidden/>
    <w:rsid w:val="00252DE4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252DE4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252DE4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252DE4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252DE4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252DE4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252DE4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252DE4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252DE4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252DE4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252DE4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252DE4"/>
    <w:pPr>
      <w:numPr>
        <w:ilvl w:val="1"/>
      </w:numPr>
    </w:pPr>
  </w:style>
  <w:style w:type="paragraph" w:customStyle="1" w:styleId="ItemIndent1">
    <w:name w:val="Item Indent_1"/>
    <w:basedOn w:val="a0"/>
    <w:qFormat/>
    <w:rsid w:val="00252DE4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252DE4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252DE4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252DE4"/>
    <w:pPr>
      <w:numPr>
        <w:ilvl w:val="2"/>
      </w:numPr>
    </w:pPr>
  </w:style>
  <w:style w:type="paragraph" w:customStyle="1" w:styleId="ItemIndent3">
    <w:name w:val="Item Indent_3"/>
    <w:basedOn w:val="a0"/>
    <w:rsid w:val="00252DE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252DE4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252DE4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252DE4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252DE4"/>
    <w:rPr>
      <w:rFonts w:eastAsia="楷体_GB2312"/>
      <w:sz w:val="21"/>
    </w:rPr>
  </w:style>
  <w:style w:type="table" w:customStyle="1" w:styleId="FigureTable">
    <w:name w:val="Figure Table"/>
    <w:basedOn w:val="a7"/>
    <w:rsid w:val="00252DE4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252DE4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252DE4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252DE4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252DE4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252DE4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252DE4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252DE4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252DE4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252DE4"/>
    <w:pPr>
      <w:ind w:left="1134"/>
    </w:pPr>
  </w:style>
  <w:style w:type="paragraph" w:customStyle="1" w:styleId="TerminalDisplayIndent2">
    <w:name w:val="Terminal Display Indent_2"/>
    <w:basedOn w:val="TerminalDisplay"/>
    <w:rsid w:val="00252DE4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252DE4"/>
    <w:rPr>
      <w:rFonts w:ascii="Futura Hv" w:hAnsi="Futura Hv"/>
    </w:rPr>
  </w:style>
  <w:style w:type="paragraph" w:customStyle="1" w:styleId="Spacer">
    <w:name w:val="Spacer"/>
    <w:next w:val="a0"/>
    <w:link w:val="SpacerChar"/>
    <w:rsid w:val="00252DE4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252DE4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252DE4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252DE4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252DE4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252DE4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252DE4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252DE4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252DE4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252DE4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252DE4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252DE4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252DE4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252DE4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252DE4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252DE4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252DE4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252DE4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252DE4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252DE4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252DE4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252DE4"/>
    <w:pPr>
      <w:numPr>
        <w:numId w:val="42"/>
      </w:numPr>
    </w:pPr>
  </w:style>
  <w:style w:type="numbering" w:styleId="111111">
    <w:name w:val="Outline List 1"/>
    <w:basedOn w:val="a3"/>
    <w:rsid w:val="00252DE4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252DE4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252DE4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252DE4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252DE4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252DE4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252DE4"/>
    <w:pPr>
      <w:widowControl w:val="0"/>
      <w:jc w:val="left"/>
    </w:pPr>
  </w:style>
  <w:style w:type="table" w:styleId="31">
    <w:name w:val="Table Colorful 3"/>
    <w:basedOn w:val="a2"/>
    <w:rsid w:val="00252DE4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252DE4"/>
    <w:pPr>
      <w:ind w:left="840" w:hanging="420"/>
    </w:pPr>
  </w:style>
  <w:style w:type="character" w:styleId="afd">
    <w:name w:val="Strong"/>
    <w:basedOn w:val="a1"/>
    <w:uiPriority w:val="22"/>
    <w:qFormat/>
    <w:rsid w:val="00252DE4"/>
    <w:rPr>
      <w:b/>
      <w:bCs/>
    </w:rPr>
  </w:style>
  <w:style w:type="paragraph" w:styleId="afe">
    <w:name w:val="Normal (Web)"/>
    <w:basedOn w:val="a0"/>
    <w:uiPriority w:val="99"/>
    <w:unhideWhenUsed/>
    <w:rsid w:val="00252DE4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VSS_&#20219;&#21153;&#31649;&#29702;\&#20219;&#21153;&#21015;&#34920;\&#38468;&#20214;\20140716195330&#12305;20140729&#12305;&#39640;&#12305;&#24179;&#21488;&#12305;Co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EE08D-E01F-4861-B6AF-25D0EA949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58</TotalTime>
  <Pages>2</Pages>
  <Words>213</Words>
  <Characters>1101</Characters>
  <Application>Microsoft Office Word</Application>
  <DocSecurity>0</DocSecurity>
  <Lines>65</Lines>
  <Paragraphs>61</Paragraphs>
  <ScaleCrop>false</ScaleCrop>
  <Company/>
  <LinksUpToDate>false</LinksUpToDate>
  <CharactersWithSpaces>1106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29</cp:revision>
  <cp:lastPrinted>2010-05-04T10:01:00Z</cp:lastPrinted>
  <dcterms:created xsi:type="dcterms:W3CDTF">2014-07-09T08:19:00Z</dcterms:created>
  <dcterms:modified xsi:type="dcterms:W3CDTF">2014-07-31T10:34:00Z</dcterms:modified>
</cp:coreProperties>
</file>